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86" w:rsidRDefault="00B94B86" w:rsidP="00A47849">
      <w:pPr>
        <w:pStyle w:val="Title"/>
        <w:rPr>
          <w:b/>
          <w:sz w:val="24"/>
        </w:rPr>
      </w:pPr>
    </w:p>
    <w:p w:rsidR="00B94B86" w:rsidRDefault="00B94B86" w:rsidP="00A47849">
      <w:pPr>
        <w:pStyle w:val="Title"/>
        <w:rPr>
          <w:b/>
          <w:sz w:val="24"/>
        </w:rPr>
      </w:pPr>
      <w:r>
        <w:rPr>
          <w:b/>
          <w:sz w:val="24"/>
        </w:rPr>
        <w:t>СОВЕТ  ДЕПУТАТОВ ПРОЛЕТАРСКОГО СЕЛЬСОВЕТА</w:t>
      </w:r>
    </w:p>
    <w:p w:rsidR="00B94B86" w:rsidRDefault="00B94B86" w:rsidP="00A47849">
      <w:pPr>
        <w:pStyle w:val="Subtitle"/>
        <w:rPr>
          <w:b/>
          <w:sz w:val="24"/>
          <w:szCs w:val="24"/>
        </w:rPr>
      </w:pPr>
      <w:r>
        <w:rPr>
          <w:b/>
          <w:sz w:val="24"/>
          <w:szCs w:val="24"/>
        </w:rPr>
        <w:t>ОРДЫНСКОГО  РАЙОНА  НОВОСИБИРСКОЙ  ОБЛАСТИ</w:t>
      </w:r>
    </w:p>
    <w:p w:rsidR="00B94B86" w:rsidRDefault="00B94B86" w:rsidP="00A47849">
      <w:pPr>
        <w:pStyle w:val="Heading1"/>
        <w:rPr>
          <w:bCs w:val="0"/>
          <w:sz w:val="24"/>
          <w:szCs w:val="24"/>
        </w:rPr>
      </w:pPr>
      <w:r>
        <w:rPr>
          <w:sz w:val="24"/>
          <w:szCs w:val="24"/>
        </w:rPr>
        <w:t>ПЯТОГО  СОЗЫВА</w:t>
      </w:r>
    </w:p>
    <w:p w:rsidR="00B94B86" w:rsidRDefault="00B94B86" w:rsidP="00A47849">
      <w:pPr>
        <w:jc w:val="center"/>
        <w:rPr>
          <w:rFonts w:ascii="Times New Roman" w:hAnsi="Times New Roman"/>
          <w:sz w:val="28"/>
          <w:szCs w:val="28"/>
        </w:rPr>
      </w:pPr>
    </w:p>
    <w:p w:rsidR="00B94B86" w:rsidRDefault="00B94B86" w:rsidP="00A4784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№3</w:t>
      </w:r>
    </w:p>
    <w:p w:rsidR="00B94B86" w:rsidRDefault="00B94B86" w:rsidP="00A4784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Тридцать восьмая сессия  )</w:t>
      </w:r>
    </w:p>
    <w:p w:rsidR="00B94B86" w:rsidRDefault="00B94B86" w:rsidP="00A47849">
      <w:p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23.06.2020 года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п.Пролетарский                           </w:t>
      </w:r>
    </w:p>
    <w:p w:rsidR="00B94B86" w:rsidRDefault="00B94B86" w:rsidP="00A47849">
      <w:pPr>
        <w:pStyle w:val="NoSpacing"/>
        <w:jc w:val="center"/>
        <w:rPr>
          <w:b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внесение изменений в решение  Совета депутатов Пролетарского сельсовета Ордынского района Новосибирской области от 20.12.2019 года №1 "О бюджете  Пролетарского сельсовета Ордынского района Новосибирской области  на 2020 год  и плановый период 2021 и 2022 годов»</w:t>
      </w:r>
      <w:r>
        <w:rPr>
          <w:b/>
          <w:szCs w:val="28"/>
        </w:rPr>
        <w:t xml:space="preserve"> .</w:t>
      </w:r>
    </w:p>
    <w:p w:rsidR="00B94B86" w:rsidRDefault="00B94B86" w:rsidP="00A47849">
      <w:pPr>
        <w:pStyle w:val="Title"/>
        <w:jc w:val="both"/>
        <w:rPr>
          <w:szCs w:val="28"/>
        </w:rPr>
      </w:pPr>
      <w:r>
        <w:rPr>
          <w:szCs w:val="28"/>
        </w:rPr>
        <w:t>Руководствуясь ст. 5  Устава Пролетарского сельсовета Ордынского района Новосибирской области, Положением о бюджетном процессе в Пролетарском сельсовете Ордынского района Новосибирской области, утвержденным решением Совета депутатов Пролетарского сельсовета Ордынского района Новосибирской области от 22.09.2016г. №8 Совет депутатов</w:t>
      </w:r>
      <w:r>
        <w:rPr>
          <w:b/>
          <w:szCs w:val="28"/>
        </w:rPr>
        <w:t xml:space="preserve"> </w:t>
      </w:r>
      <w:r>
        <w:rPr>
          <w:szCs w:val="28"/>
        </w:rPr>
        <w:t>Пролетарского сельсовета Ордынского района Новосибирской области</w:t>
      </w: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B94B86" w:rsidRPr="0015702A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1.Внести изменения в решение  Совета депутатов Пролетарского сельсовета Ордынского района Новосибирской области от 20.12.2019 года №1 "О бюджете  Пролетарского сельсовета Ордынского района Новосибирской области  на 2020 год  и плановый период  2021 и 2022 годов(с изменениями от 15.05.2020г.№4) следующие изменения</w:t>
      </w:r>
      <w:r w:rsidRPr="0015702A">
        <w:rPr>
          <w:rFonts w:ascii="Times New Roman" w:hAnsi="Times New Roman"/>
          <w:sz w:val="28"/>
          <w:szCs w:val="28"/>
        </w:rPr>
        <w:t>:</w:t>
      </w: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1.1.статьи 1:</w:t>
      </w: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1.1.1. части 1:</w:t>
      </w: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а) в пункте 1 цифры «7021,5» заменить цифрами «7971,9», цифры «4781,3» заменить цифрами «5481,3» ;</w:t>
      </w: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б) в пункте 2 цифры «7613,6» заменить цифрами «8564,0» ;</w:t>
      </w: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1.2.статьи 5 :</w:t>
      </w: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1.2.1. части 1:</w:t>
      </w:r>
    </w:p>
    <w:p w:rsidR="00B94B86" w:rsidRDefault="00B94B86" w:rsidP="00E62F7C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пункте 1 утвердить таблицу 1 приложения №3 «Распределение бюджетных ассигнований на 2020 год по разделам, подразделам, целевым статьям и видам расходов    бюджета  Пролетарского сельсовета  Ордынского района Новосибирской области » в прилагаемой редакции (Приложение №1)</w:t>
      </w: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1.2.2.части 2 :</w:t>
      </w: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а) в пункте 1 утвердить таблицу 1 приложения 4 «Ведомственная и функциональная структура расходов бюджета  Пролетарского сельсовета Ордынского района Новосибирской области   на 2020  год» в прилагаемой редакции (приложение №2);</w:t>
      </w: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1.3.статьи 10:</w:t>
      </w: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а) в пункте 1 утвердить таблицу 1 приложения8 «Источники финансирования дефицита бюджета Пролетарского сельсовета Ордынского района Новосибирской области на 2020 год» в прилагаемойредакции (приложение №3)</w:t>
      </w: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2.Направить настоящее решение  Главе Пролетарского сельсовета Ордынского района Новосибирской области для подписания и опубликования (обнародования).</w:t>
      </w: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3.Настоящее решение вступает в силу после дня его опубликования в периодическом печатном издании органов местного самоуправления Пролетарского сельсовета Ордынского района Новосибирской области «Пролетарский вестник».</w:t>
      </w: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4.Контроль за исполнением настоящего решения возложить на постоянную комиссию Совета депутатов </w:t>
      </w:r>
      <w:r>
        <w:rPr>
          <w:rFonts w:ascii="Times New Roman" w:hAnsi="Times New Roman"/>
          <w:bCs/>
          <w:sz w:val="28"/>
          <w:szCs w:val="28"/>
        </w:rPr>
        <w:t xml:space="preserve">Пролетарского сельсовета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 по бюджетной, налоговой и финансово-кредитной политике (Исакова Наталья Михайловна).</w:t>
      </w:r>
    </w:p>
    <w:p w:rsidR="00B94B86" w:rsidRDefault="00B94B86" w:rsidP="00A47849">
      <w:pPr>
        <w:pStyle w:val="Title"/>
        <w:jc w:val="both"/>
        <w:rPr>
          <w:szCs w:val="28"/>
        </w:rPr>
      </w:pP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Пролетарского сельсовета Ордынского района</w:t>
      </w:r>
    </w:p>
    <w:p w:rsidR="00B94B86" w:rsidRDefault="00B94B86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Н.К.Бордачёв </w:t>
      </w:r>
    </w:p>
    <w:p w:rsidR="00B94B86" w:rsidRDefault="00B94B86" w:rsidP="00A47849">
      <w:pPr>
        <w:pStyle w:val="Title"/>
        <w:rPr>
          <w:b/>
          <w:bCs/>
          <w:szCs w:val="28"/>
        </w:rPr>
      </w:pPr>
    </w:p>
    <w:p w:rsidR="00B94B86" w:rsidRDefault="00B94B86" w:rsidP="00A47849">
      <w:pPr>
        <w:pStyle w:val="Title"/>
        <w:jc w:val="left"/>
        <w:rPr>
          <w:bCs/>
          <w:szCs w:val="28"/>
        </w:rPr>
      </w:pPr>
      <w:r>
        <w:rPr>
          <w:bCs/>
          <w:szCs w:val="28"/>
        </w:rPr>
        <w:t xml:space="preserve">Председатель Совета депутатов </w:t>
      </w:r>
    </w:p>
    <w:p w:rsidR="00B94B86" w:rsidRDefault="00B94B86" w:rsidP="00A47849">
      <w:pPr>
        <w:pStyle w:val="Title"/>
        <w:jc w:val="left"/>
        <w:rPr>
          <w:bCs/>
          <w:szCs w:val="28"/>
        </w:rPr>
      </w:pPr>
      <w:r>
        <w:rPr>
          <w:bCs/>
          <w:szCs w:val="28"/>
        </w:rPr>
        <w:t>Пролетарского сельсовета Ордынского района</w:t>
      </w:r>
    </w:p>
    <w:p w:rsidR="00B94B86" w:rsidRDefault="00B94B86" w:rsidP="00A47849">
      <w:pPr>
        <w:pStyle w:val="Title"/>
        <w:jc w:val="left"/>
        <w:rPr>
          <w:bCs/>
          <w:szCs w:val="28"/>
        </w:rPr>
      </w:pPr>
      <w:r>
        <w:rPr>
          <w:bCs/>
          <w:szCs w:val="28"/>
        </w:rPr>
        <w:t>Новосибирской области                                                                     Голуб С.Н.</w:t>
      </w:r>
    </w:p>
    <w:p w:rsidR="00B94B86" w:rsidRDefault="00B94B86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94B86" w:rsidRDefault="00B94B86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94B86" w:rsidRDefault="00B94B86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94B86" w:rsidRDefault="00B94B86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94B86" w:rsidRDefault="00B94B86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94B86" w:rsidRDefault="00B94B86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94B86" w:rsidRDefault="00B94B86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94B86" w:rsidRDefault="00B94B86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94B86" w:rsidRDefault="00B94B86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94B86" w:rsidRDefault="00B94B86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94B86" w:rsidRDefault="00B94B86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94B86" w:rsidRDefault="00B94B86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94B86" w:rsidRDefault="00B94B86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94B86" w:rsidRDefault="00B94B86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94B86" w:rsidRDefault="00B94B86" w:rsidP="00A47849">
      <w:pPr>
        <w:pStyle w:val="NoSpacing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Исп.: Нацыбулина Ш.Н.</w:t>
      </w:r>
    </w:p>
    <w:p w:rsidR="00B94B86" w:rsidRDefault="00B94B86" w:rsidP="00A47849">
      <w:pPr>
        <w:pStyle w:val="NoSpacing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тел.:44-310</w:t>
      </w:r>
    </w:p>
    <w:p w:rsidR="00B94B86" w:rsidRDefault="00B94B86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94B86" w:rsidRDefault="00B94B86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94B86" w:rsidRDefault="00B94B86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94B86" w:rsidRDefault="00B94B86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94B86" w:rsidRDefault="00B94B86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94B86" w:rsidRDefault="00B94B86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94B86" w:rsidRDefault="00B94B86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94B86" w:rsidRDefault="00B94B86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94B86" w:rsidRDefault="00B94B86"/>
    <w:p w:rsidR="00B94B86" w:rsidRDefault="00B94B86"/>
    <w:p w:rsidR="00B94B86" w:rsidRDefault="00B94B86"/>
    <w:p w:rsidR="00B94B86" w:rsidRDefault="00B94B8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98"/>
        <w:gridCol w:w="525"/>
        <w:gridCol w:w="672"/>
        <w:gridCol w:w="1666"/>
        <w:gridCol w:w="621"/>
        <w:gridCol w:w="889"/>
      </w:tblGrid>
      <w:tr w:rsidR="00B94B86" w:rsidRPr="00566399" w:rsidTr="00566399">
        <w:trPr>
          <w:trHeight w:val="960"/>
        </w:trPr>
        <w:tc>
          <w:tcPr>
            <w:tcW w:w="9571" w:type="dxa"/>
            <w:gridSpan w:val="6"/>
          </w:tcPr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66399">
              <w:rPr>
                <w:rFonts w:ascii="Times New Roman" w:hAnsi="Times New Roman"/>
                <w:sz w:val="20"/>
                <w:szCs w:val="20"/>
              </w:rPr>
              <w:t>Приложение №1</w:t>
            </w:r>
          </w:p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66399">
              <w:rPr>
                <w:rFonts w:ascii="Times New Roman" w:hAnsi="Times New Roman"/>
                <w:sz w:val="20"/>
                <w:szCs w:val="20"/>
              </w:rPr>
              <w:t>К решению 38 сессии Совета депутатов Пролетарского сельсовета</w:t>
            </w:r>
          </w:p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663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Ордынского района Новосибирской области «О бюджете Пролетарского сельсовета</w:t>
            </w:r>
          </w:p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663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Ордынского района Новосибирской  области</w:t>
            </w:r>
          </w:p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663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на 2020год и плановый период 2021и2022гг.»                                                                                                                                                                         </w:t>
            </w:r>
          </w:p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663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от 23 июня 2020г  №3 </w:t>
            </w:r>
          </w:p>
          <w:p w:rsidR="00B94B86" w:rsidRPr="00566399" w:rsidRDefault="00B94B86" w:rsidP="00566399">
            <w:pPr>
              <w:spacing w:after="0" w:line="240" w:lineRule="auto"/>
              <w:jc w:val="right"/>
            </w:pPr>
            <w:r w:rsidRPr="00566399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на 2020год по разделам, подразделам, целевым статьям, группам, подгруппам видов расходов    бюджета  Пролетарского сельсовета  Ордынского района Новосибирской области</w:t>
            </w:r>
            <w:r w:rsidRPr="00566399">
              <w:t xml:space="preserve"> </w:t>
            </w:r>
          </w:p>
          <w:p w:rsidR="00B94B86" w:rsidRPr="00566399" w:rsidRDefault="00B94B86" w:rsidP="0056639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566399">
              <w:t>Приложение № 3</w:t>
            </w:r>
          </w:p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5663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  <w:r w:rsidRPr="00566399">
              <w:rPr>
                <w:rFonts w:ascii="Times New Roman" w:hAnsi="Times New Roman"/>
              </w:rPr>
              <w:t>Таблица 1</w:t>
            </w:r>
          </w:p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</w:t>
            </w:r>
            <w:r w:rsidRPr="00566399">
              <w:rPr>
                <w:rFonts w:ascii="Times New Roman" w:hAnsi="Times New Roman"/>
                <w:bCs/>
              </w:rPr>
              <w:t>Тыс.руб</w:t>
            </w:r>
          </w:p>
        </w:tc>
      </w:tr>
      <w:tr w:rsidR="00B94B86" w:rsidRPr="00566399" w:rsidTr="00566399">
        <w:trPr>
          <w:trHeight w:val="375"/>
        </w:trPr>
        <w:tc>
          <w:tcPr>
            <w:tcW w:w="5198" w:type="dxa"/>
            <w:vMerge w:val="restart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Наименование</w:t>
            </w:r>
          </w:p>
        </w:tc>
        <w:tc>
          <w:tcPr>
            <w:tcW w:w="525" w:type="dxa"/>
            <w:vMerge w:val="restart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РЗ</w:t>
            </w:r>
          </w:p>
        </w:tc>
        <w:tc>
          <w:tcPr>
            <w:tcW w:w="672" w:type="dxa"/>
            <w:vMerge w:val="restart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ПР</w:t>
            </w:r>
          </w:p>
        </w:tc>
        <w:tc>
          <w:tcPr>
            <w:tcW w:w="1666" w:type="dxa"/>
            <w:vMerge w:val="restart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ЦСР</w:t>
            </w:r>
          </w:p>
        </w:tc>
        <w:tc>
          <w:tcPr>
            <w:tcW w:w="621" w:type="dxa"/>
            <w:vMerge w:val="restart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ВР</w:t>
            </w:r>
          </w:p>
        </w:tc>
        <w:tc>
          <w:tcPr>
            <w:tcW w:w="889" w:type="dxa"/>
            <w:vMerge w:val="restart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Сумма</w:t>
            </w:r>
          </w:p>
        </w:tc>
      </w:tr>
      <w:tr w:rsidR="00B94B86" w:rsidRPr="00566399" w:rsidTr="00566399">
        <w:trPr>
          <w:trHeight w:val="276"/>
        </w:trPr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</w:tr>
      <w:tr w:rsidR="00B94B86" w:rsidRPr="00566399" w:rsidTr="00566399">
        <w:trPr>
          <w:trHeight w:val="276"/>
        </w:trPr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ОБЩЕГОСУДАРСТВЕННЫЕ ВОПРОСЫ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3 961,8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02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718,3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Глава муниципального образования.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02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20.1.00.02030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718,3</w:t>
            </w:r>
          </w:p>
        </w:tc>
      </w:tr>
      <w:tr w:rsidR="00B94B86" w:rsidRPr="00566399" w:rsidTr="00566399">
        <w:trPr>
          <w:trHeight w:val="144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02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20.1.00.02030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718,3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02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20.1.00.02030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120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718,3</w:t>
            </w:r>
          </w:p>
        </w:tc>
      </w:tr>
      <w:tr w:rsidR="00B94B86" w:rsidRPr="00566399" w:rsidTr="00566399">
        <w:trPr>
          <w:trHeight w:val="144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3 096,1</w:t>
            </w:r>
          </w:p>
        </w:tc>
      </w:tr>
      <w:tr w:rsidR="00B94B86" w:rsidRPr="00566399" w:rsidTr="00566399">
        <w:trPr>
          <w:trHeight w:val="115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05.0.00.70190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0,1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05.0.00.70190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0,1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05.0.00.70190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0,1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Центральный аппарат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20.1.00.02040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3 096,0</w:t>
            </w:r>
          </w:p>
        </w:tc>
      </w:tr>
      <w:tr w:rsidR="00B94B86" w:rsidRPr="00566399" w:rsidTr="00566399">
        <w:trPr>
          <w:trHeight w:val="144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2 429,5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120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2 429,5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641,5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641,5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25,0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Уплата налогов, сборов и иных платежей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850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25,0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06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23,4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Центральный аппарат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06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20.1.00.02040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23,4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Межбюджетные трансферты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06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23,4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межбюджетные трансферты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06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23,4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07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87,0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Проведение выборов в представительные органы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07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20.1.00.00020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87,0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07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20.1.00.00020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87,0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Специальные расходы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07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20.1.00.00020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880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87,0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Резервные фонды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Резервные фонды местных администраций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20.1.00.00050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20.1.00.00050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Резервные средства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20.1.00.00050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870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32,0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20.1.00.09200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32,0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20.1.00.09200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27,0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20.1.00.09200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27,0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20.1.00.09200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Уплата налогов, сборов и иных платежей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20.1.00.09200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850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НАЦИОНАЛЬНАЯ ОБОРОНА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02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99,6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02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99,6</w:t>
            </w:r>
          </w:p>
        </w:tc>
      </w:tr>
      <w:tr w:rsidR="00B94B86" w:rsidRPr="00566399" w:rsidTr="00566399">
        <w:trPr>
          <w:trHeight w:val="172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02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99.0.00.51180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99,6</w:t>
            </w:r>
          </w:p>
        </w:tc>
      </w:tr>
      <w:tr w:rsidR="00B94B86" w:rsidRPr="00566399" w:rsidTr="00566399">
        <w:trPr>
          <w:trHeight w:val="144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02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99.0.00.51180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99,6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02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99.0.00.51180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120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99,6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108,6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09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53,6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09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20.1.00.21800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53,6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09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20.1.00.21800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53,6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09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20.1.00.21800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53,6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Обеспечение пожарной безопасности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55,0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20.1.00.21800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52,1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20.1.00.21800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52,1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20.1.00.21800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52,1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Проведение мероприятий по обеспечению пожарной безопасности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20.1.00.21900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2,9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20.1.00.21900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2,9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20.1.00.21900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2,9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НАЦИОНАЛЬНАЯ ЭКОНОМИКА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666,5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09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666,5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Прочие мероприятия в области дорожного хозяйства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09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04.9.00.60200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150,0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09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04.9.00.60200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150,0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09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04.9.00.60200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150,0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09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20.1.00.60210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516,5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09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20.1.00.60210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516,5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09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20.1.00.60210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516,5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2 912,0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Жилищное хозяйство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170,6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Капитальный ремонт муниципального жилого фонда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20.1.00.65020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170,6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20.1.00.65020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170,6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20.1.00.65020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170,6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Благоустройство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2 741,4</w:t>
            </w:r>
          </w:p>
        </w:tc>
      </w:tr>
      <w:tr w:rsidR="00B94B86" w:rsidRPr="00566399" w:rsidTr="00566399">
        <w:trPr>
          <w:trHeight w:val="201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03.0.00.70240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700,0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03.0.00.70240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700,0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03.0.00.70240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700,0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Мероприятия 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16.2.04.70370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296,9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16.2.04.70370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296,9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16.2.04.70370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296,9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Уличное освещение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20.1.00.60100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371,6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20.1.00.60100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369,6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20.1.00.60100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369,6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20.1.00.60100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Уплата налогов, сборов и иных платежей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20.1.00.60100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850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2,0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20.1.00.60200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392,1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20.1.00.60200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392,1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20.1.00.60200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392,1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Организация и содержание мест захоронения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20.1.00.60400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103,6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20.1.00.60400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103,6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20.1.00.60400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103,6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20.1.00.60500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550,3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20.1.00.60500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550,3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20.1.00.60500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550,3</w:t>
            </w:r>
          </w:p>
        </w:tc>
      </w:tr>
      <w:tr w:rsidR="00B94B86" w:rsidRPr="00566399" w:rsidTr="00566399">
        <w:trPr>
          <w:trHeight w:val="201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области»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20.1.00.S0240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207,0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20.1.00.S0240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207,0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20.1.00.S0240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207,0</w:t>
            </w:r>
          </w:p>
        </w:tc>
      </w:tr>
      <w:tr w:rsidR="00B94B86" w:rsidRPr="00566399" w:rsidTr="00566399">
        <w:trPr>
          <w:trHeight w:val="201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Софинансирование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20.1.00.S2400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120,0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20.1.00.S2400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120,0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20.1.00.S2400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120,0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ОБРАЗОВАНИЕ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07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25,0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Молодежная политика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07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07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25,0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07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07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20.1.00.43100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25,0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07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07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20.1.00.43100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25,0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07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07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20.1.00.43100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25,0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КУЛЬТУРА, КИНЕМАТОГРАФИЯ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08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496,9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Культура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08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496,9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08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20.1.00.44000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456,9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08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20.1.00.44000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449,9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08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20.1.00.44000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449,9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08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20.1.00.44000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7,0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Уплата налогов, сборов и иных платежей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08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20.1.00.44000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850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7,0</w:t>
            </w:r>
          </w:p>
        </w:tc>
      </w:tr>
      <w:tr w:rsidR="00B94B86" w:rsidRPr="00566399" w:rsidTr="00566399">
        <w:trPr>
          <w:trHeight w:val="144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08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40.0.00.70510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40,0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08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40.0.00.70510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40,0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08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40.0.00.70510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40,0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СОЦИАЛЬНАЯ ПОЛИТИКА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273,7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Пенсионное обеспечение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273,7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20.1.00.49100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273,7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20.1.00.49100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300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273,7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20.1.00.49100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310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273,7</w:t>
            </w:r>
          </w:p>
        </w:tc>
      </w:tr>
      <w:tr w:rsidR="00B94B86" w:rsidRPr="00566399" w:rsidTr="00566399">
        <w:trPr>
          <w:trHeight w:val="34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ФИЗИЧЕСКАЯ КУЛЬТУРА И СПОРТ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20,1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20,1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Мероприятия в области  спорта и физической культуры, туризма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20.1.00.43600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20,1</w:t>
            </w:r>
          </w:p>
        </w:tc>
      </w:tr>
      <w:tr w:rsidR="00B94B86" w:rsidRPr="00566399" w:rsidTr="00566399">
        <w:trPr>
          <w:trHeight w:val="585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20.1.00.43600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20,1</w:t>
            </w:r>
          </w:p>
        </w:tc>
      </w:tr>
      <w:tr w:rsidR="00B94B86" w:rsidRPr="00566399" w:rsidTr="00566399">
        <w:trPr>
          <w:trHeight w:val="870"/>
        </w:trPr>
        <w:tc>
          <w:tcPr>
            <w:tcW w:w="5198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11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20.1.00.43600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20,1</w:t>
            </w:r>
          </w:p>
        </w:tc>
      </w:tr>
      <w:tr w:rsidR="00B94B86" w:rsidRPr="00566399" w:rsidTr="00566399">
        <w:trPr>
          <w:trHeight w:val="255"/>
        </w:trPr>
        <w:tc>
          <w:tcPr>
            <w:tcW w:w="51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Итого расходов</w:t>
            </w:r>
          </w:p>
        </w:tc>
        <w:tc>
          <w:tcPr>
            <w:tcW w:w="525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72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666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621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889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8 564,0</w:t>
            </w:r>
          </w:p>
        </w:tc>
      </w:tr>
    </w:tbl>
    <w:p w:rsidR="00B94B86" w:rsidRDefault="00B94B86">
      <w:r>
        <w:t xml:space="preserve">Глава Пролетарского сельсовета                                                                                      Н.К. Бордачёв                </w:t>
      </w:r>
    </w:p>
    <w:p w:rsidR="00B94B86" w:rsidRDefault="00B94B8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3"/>
        <w:gridCol w:w="708"/>
        <w:gridCol w:w="567"/>
        <w:gridCol w:w="567"/>
        <w:gridCol w:w="1560"/>
        <w:gridCol w:w="568"/>
        <w:gridCol w:w="1098"/>
      </w:tblGrid>
      <w:tr w:rsidR="00B94B86" w:rsidRPr="00566399" w:rsidTr="00566399">
        <w:trPr>
          <w:trHeight w:val="705"/>
        </w:trPr>
        <w:tc>
          <w:tcPr>
            <w:tcW w:w="9571" w:type="dxa"/>
            <w:gridSpan w:val="7"/>
          </w:tcPr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</w:rPr>
            </w:pPr>
            <w:r w:rsidRPr="00566399">
              <w:rPr>
                <w:rFonts w:ascii="Times New Roman" w:hAnsi="Times New Roman"/>
              </w:rPr>
              <w:t>Приложение №2</w:t>
            </w:r>
          </w:p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66399">
              <w:rPr>
                <w:rFonts w:ascii="Times New Roman" w:hAnsi="Times New Roman"/>
                <w:sz w:val="18"/>
                <w:szCs w:val="18"/>
              </w:rPr>
              <w:t>К решению 38 сессии Совета депутатов Пролетарского сельсовета</w:t>
            </w:r>
          </w:p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66399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Ордынского района Новосибирской области «О бюджете Пролетарского сельсовета</w:t>
            </w:r>
          </w:p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66399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Ордынского района Новосибирской области</w:t>
            </w:r>
          </w:p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66399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на 2020 год и плановый период 2021и2022гг.»                                                                                                                                                                         </w:t>
            </w:r>
          </w:p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66399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от23июня 2020г  №3 </w:t>
            </w:r>
          </w:p>
          <w:p w:rsidR="00B94B86" w:rsidRPr="00566399" w:rsidRDefault="00B94B86" w:rsidP="00566399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4B86" w:rsidRPr="00566399" w:rsidRDefault="00B94B86" w:rsidP="00566399">
            <w:pPr>
              <w:pStyle w:val="NoSpacing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94B86" w:rsidRPr="00566399" w:rsidRDefault="00B94B86" w:rsidP="00566399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6399">
              <w:rPr>
                <w:rFonts w:ascii="Times New Roman" w:hAnsi="Times New Roman"/>
                <w:b/>
                <w:sz w:val="28"/>
                <w:szCs w:val="28"/>
              </w:rPr>
              <w:t>Ведомственная структура расходов    бюджета  Пролетарского сельсовета Ордынского района Новосибирской области   на 2020год</w:t>
            </w:r>
          </w:p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399">
              <w:rPr>
                <w:rFonts w:ascii="Times New Roman" w:hAnsi="Times New Roman"/>
                <w:sz w:val="24"/>
                <w:szCs w:val="24"/>
              </w:rPr>
              <w:t>Приложение № 4</w:t>
            </w:r>
          </w:p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</w:rPr>
            </w:pPr>
            <w:r w:rsidRPr="00566399">
              <w:rPr>
                <w:rFonts w:ascii="Times New Roman" w:hAnsi="Times New Roman"/>
              </w:rPr>
              <w:t>Таблица 1</w:t>
            </w:r>
          </w:p>
          <w:p w:rsidR="00B94B86" w:rsidRPr="00566399" w:rsidRDefault="00B94B86" w:rsidP="00566399">
            <w:pPr>
              <w:pStyle w:val="NoSpacing"/>
              <w:jc w:val="right"/>
              <w:rPr>
                <w:rFonts w:ascii="Times New Roman" w:hAnsi="Times New Roman"/>
                <w:b/>
                <w:bCs/>
              </w:rPr>
            </w:pPr>
            <w:r w:rsidRPr="0056639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  <w:r w:rsidRPr="00566399">
              <w:rPr>
                <w:rFonts w:ascii="Times New Roman" w:hAnsi="Times New Roman"/>
                <w:bCs/>
              </w:rPr>
              <w:t>Тыс.руб</w:t>
            </w:r>
            <w:r w:rsidRPr="00566399">
              <w:rPr>
                <w:rFonts w:ascii="Times New Roman" w:hAnsi="Times New Roman"/>
                <w:b/>
                <w:bCs/>
              </w:rPr>
              <w:t>.</w:t>
            </w:r>
          </w:p>
        </w:tc>
      </w:tr>
      <w:tr w:rsidR="00B94B86" w:rsidRPr="00566399" w:rsidTr="00566399">
        <w:trPr>
          <w:trHeight w:val="375"/>
        </w:trPr>
        <w:tc>
          <w:tcPr>
            <w:tcW w:w="4503" w:type="dxa"/>
            <w:vMerge w:val="restart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Наименование</w:t>
            </w:r>
          </w:p>
        </w:tc>
        <w:tc>
          <w:tcPr>
            <w:tcW w:w="708" w:type="dxa"/>
            <w:vMerge w:val="restart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ГРБС</w:t>
            </w:r>
          </w:p>
        </w:tc>
        <w:tc>
          <w:tcPr>
            <w:tcW w:w="567" w:type="dxa"/>
            <w:vMerge w:val="restart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РЗ</w:t>
            </w:r>
          </w:p>
        </w:tc>
        <w:tc>
          <w:tcPr>
            <w:tcW w:w="567" w:type="dxa"/>
            <w:vMerge w:val="restart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ПР</w:t>
            </w:r>
          </w:p>
        </w:tc>
        <w:tc>
          <w:tcPr>
            <w:tcW w:w="1560" w:type="dxa"/>
            <w:vMerge w:val="restart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ЦСР</w:t>
            </w:r>
          </w:p>
        </w:tc>
        <w:tc>
          <w:tcPr>
            <w:tcW w:w="568" w:type="dxa"/>
            <w:vMerge w:val="restart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ВР</w:t>
            </w:r>
          </w:p>
        </w:tc>
        <w:tc>
          <w:tcPr>
            <w:tcW w:w="1098" w:type="dxa"/>
            <w:vMerge w:val="restart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Сумма</w:t>
            </w:r>
          </w:p>
        </w:tc>
      </w:tr>
      <w:tr w:rsidR="00B94B86" w:rsidRPr="00566399" w:rsidTr="00566399">
        <w:trPr>
          <w:trHeight w:val="360"/>
        </w:trPr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3 961,8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02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718,3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Глава муниципального образования.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02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20.1.00.02030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718,3</w:t>
            </w:r>
          </w:p>
        </w:tc>
      </w:tr>
      <w:tr w:rsidR="00B94B86" w:rsidRPr="00566399" w:rsidTr="00566399">
        <w:trPr>
          <w:trHeight w:val="144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02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20.1.00.02030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718,3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02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20.1.00.02030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120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718,3</w:t>
            </w:r>
          </w:p>
        </w:tc>
      </w:tr>
      <w:tr w:rsidR="00B94B86" w:rsidRPr="00566399" w:rsidTr="00566399">
        <w:trPr>
          <w:trHeight w:val="144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3 096,1</w:t>
            </w:r>
          </w:p>
        </w:tc>
      </w:tr>
      <w:tr w:rsidR="00B94B86" w:rsidRPr="00566399" w:rsidTr="00566399">
        <w:trPr>
          <w:trHeight w:val="115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05.0.00.70190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0,1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05.0.00.70190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0,1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05.0.00.70190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0,1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Центральный аппарат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20.1.00.02040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3 096,0</w:t>
            </w:r>
          </w:p>
        </w:tc>
      </w:tr>
      <w:tr w:rsidR="00B94B86" w:rsidRPr="00566399" w:rsidTr="00566399">
        <w:trPr>
          <w:trHeight w:val="144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2 429,5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120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2 429,5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641,5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641,5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25,0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850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25,0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06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23,4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Центральный аппарат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06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20.1.00.02040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23,4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Межбюджетные трансферты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06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23,4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06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20.1.00.02040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23,4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07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87,0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Проведение выборов в представительные органы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07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20.1.00.00020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87,0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07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20.1.00.00020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87,0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Специальные расходы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07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20.1.00.00020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880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87,0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Резервные фонды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Резервные фонды местных администраций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20.1.00.00050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20.1.00.00050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Резервные средства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20.1.00.00050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870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32,0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20.1.00.09200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32,0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20.1.00.09200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27,0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20.1.00.09200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27,0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20.1.00.09200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20.1.00.09200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850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НАЦИОНАЛЬНАЯ ОБОРОНА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02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99,6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02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99,6</w:t>
            </w:r>
          </w:p>
        </w:tc>
      </w:tr>
      <w:tr w:rsidR="00B94B86" w:rsidRPr="00566399" w:rsidTr="00566399">
        <w:trPr>
          <w:trHeight w:val="172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02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99.0.00.51180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99,6</w:t>
            </w:r>
          </w:p>
        </w:tc>
      </w:tr>
      <w:tr w:rsidR="00B94B86" w:rsidRPr="00566399" w:rsidTr="00566399">
        <w:trPr>
          <w:trHeight w:val="144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02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99.0.00.51180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99,6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02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99.0.00.51180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120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99,6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108,6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09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53,6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09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20.1.00.21800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53,6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09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20.1.00.21800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53,6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09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20.1.00.21800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53,6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Обеспечение пожарной безопасности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55,0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20.1.00.21800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52,1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20.1.00.21800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52,1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20.1.00.21800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52,1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Проведение мероприятий по обеспечению пожарной безопасности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20.1.00.21900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2,9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20.1.00.21900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2,9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20.1.00.21900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2,9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НАЦИОНАЛЬНАЯ ЭКОНОМИКА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666,5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09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666,5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Прочие мероприятия в области дорожного хозяйства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09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04.9.00.60200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150,0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09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04.9.00.60200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150,0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09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04.9.00.60200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150,0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09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20.1.00.60210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516,5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09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20.1.00.60210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516,5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04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09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20.1.00.60210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516,5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2 912,0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Жилищное хозяйство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170,6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Капитальный ремонт муниципального жилого фонда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20.1.00.65020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170,6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20.1.00.65020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170,6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20.1.00.65020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170,6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Благоустройство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2 741,4</w:t>
            </w:r>
          </w:p>
        </w:tc>
      </w:tr>
      <w:tr w:rsidR="00B94B86" w:rsidRPr="00566399" w:rsidTr="00566399">
        <w:trPr>
          <w:trHeight w:val="201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03.0.00.70240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700,0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03.0.00.70240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700,0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03.0.00.70240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700,0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Мероприятия 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16.2.04.70370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296,9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16.2.04.70370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296,9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16.2.04.70370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296,9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Уличное освещение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20.1.00.60100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371,6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20.1.00.60100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369,6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20.1.00.60100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369,6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20.1.00.60100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20.1.00.60100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850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2,0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20.1.00.60200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392,1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20.1.00.60200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392,1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20.1.00.60200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392,1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Организация и содержание мест захоронения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20.1.00.60400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103,6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20.1.00.60400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103,6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20.1.00.60400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103,6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20.1.00.60500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550,3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20.1.00.60500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550,3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20.1.00.60500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550,3</w:t>
            </w:r>
          </w:p>
        </w:tc>
      </w:tr>
      <w:tr w:rsidR="00B94B86" w:rsidRPr="00566399" w:rsidTr="00566399">
        <w:trPr>
          <w:trHeight w:val="201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области»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20.1.00.S0240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207,0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20.1.00.S0240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207,0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20.1.00.S0240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207,0</w:t>
            </w:r>
          </w:p>
        </w:tc>
      </w:tr>
      <w:tr w:rsidR="00B94B86" w:rsidRPr="00566399" w:rsidTr="00566399">
        <w:trPr>
          <w:trHeight w:val="201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Софинансирование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20.1.00.S2400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120,0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20.1.00.S2400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120,0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03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20.1.00.S2400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120,0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ОБРАЗОВАНИЕ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25,0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Молодежная политика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07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25,0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07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20.1.00.43100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25,0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07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07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20.1.00.43100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25,0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07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07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20.1.00.43100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25,0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08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496,9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Культура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08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496,9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08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20.1.00.44000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456,9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08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20.1.00.44000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449,9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08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20.1.00.44000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449,9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08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20.1.00.44000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7,0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08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20.1.00.44000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850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7,0</w:t>
            </w:r>
          </w:p>
        </w:tc>
      </w:tr>
      <w:tr w:rsidR="00B94B86" w:rsidRPr="00566399" w:rsidTr="00566399">
        <w:trPr>
          <w:trHeight w:val="144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Реализация мероприятий по обеспечению сбалансированности местных бюджетов  государственной программы  Новосибирской области "Управление  финансами в Новосибирской области"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08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40.0.00.70510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40,0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08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40.0.00.70510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40,0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08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40.0.00.70510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40,0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СОЦИАЛЬНАЯ ПОЛИТИКА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273,7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Пенсионное обеспечение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273,7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10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20.1.00.49100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273,7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20.1.00.49100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300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273,7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10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01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20.1.00.49100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310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273,7</w:t>
            </w:r>
          </w:p>
        </w:tc>
      </w:tr>
      <w:tr w:rsidR="00B94B86" w:rsidRPr="00566399" w:rsidTr="00566399">
        <w:trPr>
          <w:trHeight w:val="30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20,1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20,1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Мероприятия в области  спорта и физической культуры, туризма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11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05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20.1.00.43600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20,1</w:t>
            </w:r>
          </w:p>
        </w:tc>
      </w:tr>
      <w:tr w:rsidR="00B94B86" w:rsidRPr="00566399" w:rsidTr="00566399">
        <w:trPr>
          <w:trHeight w:val="585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20.1.00.43600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20,1</w:t>
            </w:r>
          </w:p>
        </w:tc>
      </w:tr>
      <w:tr w:rsidR="00B94B86" w:rsidRPr="00566399" w:rsidTr="00566399">
        <w:trPr>
          <w:trHeight w:val="870"/>
        </w:trPr>
        <w:tc>
          <w:tcPr>
            <w:tcW w:w="4503" w:type="dxa"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555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11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05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20.1.00.43600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240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szCs w:val="20"/>
              </w:rPr>
            </w:pPr>
            <w:r w:rsidRPr="00566399">
              <w:rPr>
                <w:szCs w:val="20"/>
              </w:rPr>
              <w:t>20,1</w:t>
            </w:r>
          </w:p>
        </w:tc>
      </w:tr>
      <w:tr w:rsidR="00B94B86" w:rsidRPr="00566399" w:rsidTr="00566399">
        <w:trPr>
          <w:trHeight w:val="270"/>
        </w:trPr>
        <w:tc>
          <w:tcPr>
            <w:tcW w:w="4503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Итого расходов</w:t>
            </w:r>
          </w:p>
        </w:tc>
        <w:tc>
          <w:tcPr>
            <w:tcW w:w="70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56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 </w:t>
            </w:r>
          </w:p>
        </w:tc>
        <w:tc>
          <w:tcPr>
            <w:tcW w:w="1098" w:type="dxa"/>
            <w:noWrap/>
          </w:tcPr>
          <w:p w:rsidR="00B94B86" w:rsidRPr="00566399" w:rsidRDefault="00B94B86" w:rsidP="00566399">
            <w:pPr>
              <w:spacing w:after="0" w:line="240" w:lineRule="auto"/>
              <w:rPr>
                <w:b/>
                <w:bCs/>
                <w:szCs w:val="20"/>
              </w:rPr>
            </w:pPr>
            <w:r w:rsidRPr="00566399">
              <w:rPr>
                <w:b/>
                <w:bCs/>
                <w:szCs w:val="20"/>
              </w:rPr>
              <w:t>8 564,0</w:t>
            </w:r>
          </w:p>
        </w:tc>
      </w:tr>
    </w:tbl>
    <w:p w:rsidR="00B94B86" w:rsidRDefault="00B94B86" w:rsidP="007E41BD">
      <w:pPr>
        <w:jc w:val="right"/>
        <w:outlineLvl w:val="0"/>
        <w:rPr>
          <w:rFonts w:ascii="Times New Roman" w:hAnsi="Times New Roman"/>
          <w:sz w:val="18"/>
          <w:szCs w:val="18"/>
        </w:rPr>
      </w:pPr>
      <w:r>
        <w:rPr>
          <w:sz w:val="28"/>
          <w:szCs w:val="28"/>
        </w:rPr>
        <w:t>Глава Пролетарского сельсовета                                           Н.К. Бордачев</w:t>
      </w:r>
    </w:p>
    <w:p w:rsidR="00B94B86" w:rsidRDefault="00B94B86" w:rsidP="007E41BD">
      <w:pPr>
        <w:rPr>
          <w:szCs w:val="20"/>
        </w:rPr>
      </w:pPr>
    </w:p>
    <w:p w:rsidR="00B94B86" w:rsidRDefault="00B94B86"/>
    <w:p w:rsidR="00B94B86" w:rsidRDefault="00B94B86" w:rsidP="004818C3">
      <w:pPr>
        <w:jc w:val="right"/>
      </w:pPr>
      <w:r>
        <w:t>Приложение №3</w:t>
      </w:r>
    </w:p>
    <w:p w:rsidR="00B94B86" w:rsidRPr="001E33E1" w:rsidRDefault="00B94B86" w:rsidP="001E33E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решению 38 сессии Совета депутатов Пролетарского сельсовета                                                                                  Ордынского района Новосибирской области                                                                                                                                             «О бюджете Пролетарского сельсоветаОрдынского района                                                                                        Новосибирского района на 2020 год и плановый период 2021и2022гг.»                                                                                            </w:t>
      </w:r>
      <w:r>
        <w:t>от 23 июня  2020г  № 3</w:t>
      </w:r>
    </w:p>
    <w:p w:rsidR="00B94B86" w:rsidRPr="00DE2B17" w:rsidRDefault="00B94B86" w:rsidP="00DE2B17">
      <w:pPr>
        <w:pStyle w:val="NoSpacing"/>
        <w:rPr>
          <w:b/>
          <w:sz w:val="28"/>
          <w:szCs w:val="28"/>
        </w:rPr>
      </w:pPr>
      <w:r w:rsidRPr="00DE2B17">
        <w:rPr>
          <w:b/>
          <w:sz w:val="28"/>
          <w:szCs w:val="28"/>
        </w:rPr>
        <w:t>Источники финансирования дефицита бюджета Пролетарского сельсовета</w:t>
      </w:r>
    </w:p>
    <w:p w:rsidR="00B94B86" w:rsidRDefault="00B94B86" w:rsidP="00DE2B17">
      <w:pPr>
        <w:pStyle w:val="NoSpacing"/>
        <w:rPr>
          <w:b/>
          <w:sz w:val="28"/>
          <w:szCs w:val="28"/>
        </w:rPr>
      </w:pPr>
      <w:r w:rsidRPr="00DE2B17">
        <w:rPr>
          <w:b/>
          <w:sz w:val="28"/>
          <w:szCs w:val="28"/>
        </w:rPr>
        <w:t>Ордынского райо</w:t>
      </w:r>
      <w:r>
        <w:rPr>
          <w:b/>
          <w:sz w:val="28"/>
          <w:szCs w:val="28"/>
        </w:rPr>
        <w:t>на Новосибирской области на 2020</w:t>
      </w:r>
      <w:r w:rsidRPr="00DE2B17">
        <w:rPr>
          <w:b/>
          <w:sz w:val="28"/>
          <w:szCs w:val="28"/>
        </w:rPr>
        <w:t xml:space="preserve"> год</w:t>
      </w:r>
    </w:p>
    <w:p w:rsidR="00B94B86" w:rsidRDefault="00B94B86" w:rsidP="000158B3">
      <w:pP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8</w:t>
      </w:r>
    </w:p>
    <w:p w:rsidR="00B94B86" w:rsidRPr="007B4A4E" w:rsidRDefault="00B94B86" w:rsidP="000158B3">
      <w:pPr>
        <w:pStyle w:val="NoSpacing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7B4A4E">
        <w:rPr>
          <w:sz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83"/>
        <w:gridCol w:w="6081"/>
        <w:gridCol w:w="1007"/>
      </w:tblGrid>
      <w:tr w:rsidR="00B94B86" w:rsidRPr="00566399" w:rsidTr="005E5EA8">
        <w:trPr>
          <w:trHeight w:val="810"/>
        </w:trPr>
        <w:tc>
          <w:tcPr>
            <w:tcW w:w="2518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Код</w:t>
            </w:r>
          </w:p>
        </w:tc>
        <w:tc>
          <w:tcPr>
            <w:tcW w:w="6164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889" w:type="dxa"/>
          </w:tcPr>
          <w:p w:rsidR="00B94B86" w:rsidRPr="00566399" w:rsidRDefault="00B94B86" w:rsidP="00DE2B17">
            <w:pPr>
              <w:pStyle w:val="NoSpacing"/>
              <w:rPr>
                <w:sz w:val="20"/>
                <w:szCs w:val="20"/>
              </w:rPr>
            </w:pPr>
            <w:r w:rsidRPr="00566399">
              <w:t>Сумма</w:t>
            </w:r>
          </w:p>
          <w:p w:rsidR="00B94B86" w:rsidRPr="00566399" w:rsidRDefault="00B94B86" w:rsidP="00DE2B17">
            <w:pPr>
              <w:pStyle w:val="NoSpacing"/>
              <w:rPr>
                <w:sz w:val="20"/>
                <w:szCs w:val="20"/>
              </w:rPr>
            </w:pPr>
            <w:r w:rsidRPr="00566399">
              <w:t>Тыс.руб.</w:t>
            </w:r>
          </w:p>
        </w:tc>
      </w:tr>
      <w:tr w:rsidR="00B94B86" w:rsidRPr="00566399" w:rsidTr="005E5EA8">
        <w:tc>
          <w:tcPr>
            <w:tcW w:w="2518" w:type="dxa"/>
          </w:tcPr>
          <w:p w:rsidR="00B94B86" w:rsidRPr="00566399" w:rsidRDefault="00B94B86" w:rsidP="00DE2B17">
            <w:pPr>
              <w:pStyle w:val="NoSpacing"/>
              <w:rPr>
                <w:bCs/>
              </w:rPr>
            </w:pPr>
            <w:r w:rsidRPr="00566399">
              <w:rPr>
                <w:bCs/>
              </w:rPr>
              <w:t>01 00 00 00 00 0000 000</w:t>
            </w:r>
          </w:p>
        </w:tc>
        <w:tc>
          <w:tcPr>
            <w:tcW w:w="6164" w:type="dxa"/>
          </w:tcPr>
          <w:p w:rsidR="00B94B86" w:rsidRPr="00566399" w:rsidRDefault="00B94B86" w:rsidP="00DE2B17">
            <w:pPr>
              <w:pStyle w:val="NoSpacing"/>
              <w:rPr>
                <w:bCs/>
              </w:rPr>
            </w:pPr>
            <w:r w:rsidRPr="00566399">
              <w:rPr>
                <w:bCs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889" w:type="dxa"/>
          </w:tcPr>
          <w:p w:rsidR="00B94B86" w:rsidRPr="00566399" w:rsidRDefault="00B94B86" w:rsidP="00DE2B17">
            <w:pPr>
              <w:pStyle w:val="NoSpacing"/>
              <w:rPr>
                <w:bCs/>
              </w:rPr>
            </w:pPr>
            <w:r w:rsidRPr="00566399">
              <w:rPr>
                <w:bCs/>
              </w:rPr>
              <w:t>592,1</w:t>
            </w:r>
          </w:p>
        </w:tc>
      </w:tr>
      <w:tr w:rsidR="00B94B86" w:rsidRPr="00566399" w:rsidTr="005E5EA8">
        <w:tc>
          <w:tcPr>
            <w:tcW w:w="2518" w:type="dxa"/>
          </w:tcPr>
          <w:p w:rsidR="00B94B86" w:rsidRPr="00566399" w:rsidRDefault="00B94B86" w:rsidP="00DE2B17">
            <w:pPr>
              <w:pStyle w:val="NoSpacing"/>
              <w:rPr>
                <w:bCs/>
              </w:rPr>
            </w:pPr>
            <w:r w:rsidRPr="00566399">
              <w:rPr>
                <w:bCs/>
              </w:rPr>
              <w:t>01 03 00 00 00 0000 000</w:t>
            </w:r>
          </w:p>
        </w:tc>
        <w:tc>
          <w:tcPr>
            <w:tcW w:w="6164" w:type="dxa"/>
          </w:tcPr>
          <w:p w:rsidR="00B94B86" w:rsidRPr="00566399" w:rsidRDefault="00B94B86" w:rsidP="00DE2B17">
            <w:pPr>
              <w:pStyle w:val="NoSpacing"/>
              <w:rPr>
                <w:bCs/>
              </w:rPr>
            </w:pPr>
            <w:r w:rsidRPr="00566399">
              <w:rPr>
                <w:bCs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889" w:type="dxa"/>
          </w:tcPr>
          <w:p w:rsidR="00B94B86" w:rsidRPr="00566399" w:rsidRDefault="00B94B86" w:rsidP="00DE2B17">
            <w:pPr>
              <w:pStyle w:val="NoSpacing"/>
              <w:rPr>
                <w:bCs/>
              </w:rPr>
            </w:pPr>
            <w:r w:rsidRPr="00566399">
              <w:rPr>
                <w:bCs/>
              </w:rPr>
              <w:t>0,0</w:t>
            </w:r>
          </w:p>
        </w:tc>
      </w:tr>
      <w:tr w:rsidR="00B94B86" w:rsidRPr="00566399" w:rsidTr="005E5EA8">
        <w:tc>
          <w:tcPr>
            <w:tcW w:w="2518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01 03 00 00 00 0000 700</w:t>
            </w:r>
          </w:p>
        </w:tc>
        <w:tc>
          <w:tcPr>
            <w:tcW w:w="6164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89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 xml:space="preserve"> </w:t>
            </w:r>
            <w:r w:rsidRPr="00566399">
              <w:rPr>
                <w:lang w:val="en-US"/>
              </w:rPr>
              <w:t>0</w:t>
            </w:r>
            <w:r w:rsidRPr="00566399">
              <w:t>,0</w:t>
            </w:r>
          </w:p>
        </w:tc>
      </w:tr>
      <w:tr w:rsidR="00B94B86" w:rsidRPr="00566399" w:rsidTr="005E5EA8">
        <w:tc>
          <w:tcPr>
            <w:tcW w:w="2518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01 03 00 00 10 0000 710</w:t>
            </w:r>
          </w:p>
        </w:tc>
        <w:tc>
          <w:tcPr>
            <w:tcW w:w="6164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Получение бюджетных кредитов от других бюджетов 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889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 xml:space="preserve"> </w:t>
            </w:r>
            <w:r w:rsidRPr="00566399">
              <w:rPr>
                <w:lang w:val="en-US"/>
              </w:rPr>
              <w:t>0</w:t>
            </w:r>
            <w:r w:rsidRPr="00566399">
              <w:t>,0</w:t>
            </w:r>
          </w:p>
        </w:tc>
      </w:tr>
      <w:tr w:rsidR="00B94B86" w:rsidRPr="00566399" w:rsidTr="005E5EA8">
        <w:tc>
          <w:tcPr>
            <w:tcW w:w="2518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01 03 00 00 00 0000 800</w:t>
            </w:r>
          </w:p>
        </w:tc>
        <w:tc>
          <w:tcPr>
            <w:tcW w:w="6164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889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 xml:space="preserve"> 0,0</w:t>
            </w:r>
          </w:p>
        </w:tc>
      </w:tr>
      <w:tr w:rsidR="00B94B86" w:rsidRPr="00566399" w:rsidTr="005E5EA8">
        <w:tc>
          <w:tcPr>
            <w:tcW w:w="2518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01 03 00 00 10 0000 810</w:t>
            </w:r>
          </w:p>
        </w:tc>
        <w:tc>
          <w:tcPr>
            <w:tcW w:w="6164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Погашение кредитов от других бюджетов  бюджетной системы  Российской Федерации бюджетами поселений в валюте Российской Федерации</w:t>
            </w:r>
          </w:p>
        </w:tc>
        <w:tc>
          <w:tcPr>
            <w:tcW w:w="889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 xml:space="preserve"> 0,0</w:t>
            </w:r>
          </w:p>
        </w:tc>
      </w:tr>
      <w:tr w:rsidR="00B94B86" w:rsidRPr="00566399" w:rsidTr="008E7AC8">
        <w:trPr>
          <w:trHeight w:val="527"/>
        </w:trPr>
        <w:tc>
          <w:tcPr>
            <w:tcW w:w="2518" w:type="dxa"/>
          </w:tcPr>
          <w:p w:rsidR="00B94B86" w:rsidRPr="00566399" w:rsidRDefault="00B94B86" w:rsidP="00DE2B17">
            <w:pPr>
              <w:pStyle w:val="NoSpacing"/>
              <w:rPr>
                <w:bCs/>
              </w:rPr>
            </w:pPr>
            <w:r w:rsidRPr="00566399">
              <w:rPr>
                <w:bCs/>
              </w:rPr>
              <w:t>01 05 00 00 00 0000 000</w:t>
            </w:r>
          </w:p>
        </w:tc>
        <w:tc>
          <w:tcPr>
            <w:tcW w:w="6164" w:type="dxa"/>
          </w:tcPr>
          <w:p w:rsidR="00B94B86" w:rsidRPr="00566399" w:rsidRDefault="00B94B86" w:rsidP="00DE2B17">
            <w:pPr>
              <w:pStyle w:val="NoSpacing"/>
              <w:rPr>
                <w:bCs/>
              </w:rPr>
            </w:pPr>
            <w:r w:rsidRPr="00566399">
              <w:rPr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889" w:type="dxa"/>
          </w:tcPr>
          <w:p w:rsidR="00B94B86" w:rsidRPr="00566399" w:rsidRDefault="00B94B86" w:rsidP="00DE2B17">
            <w:pPr>
              <w:pStyle w:val="NoSpacing"/>
              <w:rPr>
                <w:bCs/>
              </w:rPr>
            </w:pPr>
            <w:r w:rsidRPr="00566399">
              <w:rPr>
                <w:bCs/>
              </w:rPr>
              <w:t>592,1</w:t>
            </w:r>
          </w:p>
        </w:tc>
      </w:tr>
      <w:tr w:rsidR="00B94B86" w:rsidRPr="00566399" w:rsidTr="005E5EA8">
        <w:tc>
          <w:tcPr>
            <w:tcW w:w="2518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01 05 00 00 00 0000 500</w:t>
            </w:r>
          </w:p>
        </w:tc>
        <w:tc>
          <w:tcPr>
            <w:tcW w:w="6164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Увеличение остатков средств бюджета</w:t>
            </w:r>
          </w:p>
        </w:tc>
        <w:tc>
          <w:tcPr>
            <w:tcW w:w="889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7971,9</w:t>
            </w:r>
          </w:p>
        </w:tc>
      </w:tr>
      <w:tr w:rsidR="00B94B86" w:rsidRPr="00566399" w:rsidTr="005E5EA8">
        <w:tc>
          <w:tcPr>
            <w:tcW w:w="2518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01 05 02 00 00 0000 500</w:t>
            </w:r>
          </w:p>
        </w:tc>
        <w:tc>
          <w:tcPr>
            <w:tcW w:w="6164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Увеличение прочих остатков средств бюджета</w:t>
            </w:r>
          </w:p>
        </w:tc>
        <w:tc>
          <w:tcPr>
            <w:tcW w:w="889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7971,9</w:t>
            </w:r>
          </w:p>
        </w:tc>
      </w:tr>
      <w:tr w:rsidR="00B94B86" w:rsidRPr="00566399" w:rsidTr="000658B5">
        <w:trPr>
          <w:trHeight w:val="110"/>
        </w:trPr>
        <w:tc>
          <w:tcPr>
            <w:tcW w:w="2518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01 05 02 01 00 0000 510</w:t>
            </w:r>
          </w:p>
        </w:tc>
        <w:tc>
          <w:tcPr>
            <w:tcW w:w="6164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Увеличение прочих остатков денежных средств  бюджетов</w:t>
            </w:r>
          </w:p>
        </w:tc>
        <w:tc>
          <w:tcPr>
            <w:tcW w:w="889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7971,9</w:t>
            </w:r>
          </w:p>
        </w:tc>
      </w:tr>
      <w:tr w:rsidR="00B94B86" w:rsidRPr="00566399" w:rsidTr="005E5EA8">
        <w:tc>
          <w:tcPr>
            <w:tcW w:w="2518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01 05 02 01 10 0000 510</w:t>
            </w:r>
          </w:p>
        </w:tc>
        <w:tc>
          <w:tcPr>
            <w:tcW w:w="6164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Увеличение прочих остатков денежных средств бюджетов поселений</w:t>
            </w:r>
          </w:p>
        </w:tc>
        <w:tc>
          <w:tcPr>
            <w:tcW w:w="889" w:type="dxa"/>
          </w:tcPr>
          <w:p w:rsidR="00B94B86" w:rsidRPr="00566399" w:rsidRDefault="00B94B86" w:rsidP="00DE2B17">
            <w:pPr>
              <w:pStyle w:val="NoSpacing"/>
            </w:pPr>
            <w:r w:rsidRPr="00566399">
              <w:t>7971,9</w:t>
            </w:r>
          </w:p>
        </w:tc>
      </w:tr>
      <w:tr w:rsidR="00B94B86" w:rsidRPr="00566399" w:rsidTr="005E5EA8">
        <w:tc>
          <w:tcPr>
            <w:tcW w:w="2518" w:type="dxa"/>
          </w:tcPr>
          <w:p w:rsidR="00B94B86" w:rsidRPr="00566399" w:rsidRDefault="00B94B86">
            <w:pPr>
              <w:rPr>
                <w:rFonts w:ascii="Times New Roman" w:hAnsi="Times New Roman"/>
              </w:rPr>
            </w:pPr>
            <w:r w:rsidRPr="00566399">
              <w:rPr>
                <w:rFonts w:ascii="Times New Roman" w:hAnsi="Times New Roman"/>
              </w:rPr>
              <w:t>01 05 00 00 00 0000 600</w:t>
            </w:r>
          </w:p>
        </w:tc>
        <w:tc>
          <w:tcPr>
            <w:tcW w:w="6164" w:type="dxa"/>
          </w:tcPr>
          <w:p w:rsidR="00B94B86" w:rsidRPr="00566399" w:rsidRDefault="00B94B86">
            <w:pPr>
              <w:rPr>
                <w:rFonts w:ascii="Times New Roman" w:hAnsi="Times New Roman"/>
              </w:rPr>
            </w:pPr>
            <w:r w:rsidRPr="00566399">
              <w:rPr>
                <w:rFonts w:ascii="Times New Roman" w:hAnsi="Times New Roman"/>
              </w:rPr>
              <w:t>Уменьшение остатков средств бюджета</w:t>
            </w:r>
          </w:p>
        </w:tc>
        <w:tc>
          <w:tcPr>
            <w:tcW w:w="889" w:type="dxa"/>
          </w:tcPr>
          <w:p w:rsidR="00B94B86" w:rsidRPr="00566399" w:rsidRDefault="00B94B86">
            <w:pPr>
              <w:rPr>
                <w:rFonts w:ascii="Times New Roman" w:hAnsi="Times New Roman"/>
              </w:rPr>
            </w:pPr>
            <w:r w:rsidRPr="00566399">
              <w:rPr>
                <w:rFonts w:ascii="Times New Roman" w:hAnsi="Times New Roman"/>
              </w:rPr>
              <w:t>8564,0</w:t>
            </w:r>
          </w:p>
        </w:tc>
      </w:tr>
      <w:tr w:rsidR="00B94B86" w:rsidRPr="00566399" w:rsidTr="005E5EA8">
        <w:tc>
          <w:tcPr>
            <w:tcW w:w="2518" w:type="dxa"/>
          </w:tcPr>
          <w:p w:rsidR="00B94B86" w:rsidRPr="00566399" w:rsidRDefault="00B94B86">
            <w:pPr>
              <w:rPr>
                <w:rFonts w:ascii="Times New Roman" w:hAnsi="Times New Roman"/>
              </w:rPr>
            </w:pPr>
            <w:r w:rsidRPr="00566399">
              <w:rPr>
                <w:rFonts w:ascii="Times New Roman" w:hAnsi="Times New Roman"/>
              </w:rPr>
              <w:t>01 05 02 00 00 0000 600</w:t>
            </w:r>
          </w:p>
        </w:tc>
        <w:tc>
          <w:tcPr>
            <w:tcW w:w="6164" w:type="dxa"/>
          </w:tcPr>
          <w:p w:rsidR="00B94B86" w:rsidRPr="00566399" w:rsidRDefault="00B94B86">
            <w:pPr>
              <w:rPr>
                <w:rFonts w:ascii="Times New Roman" w:hAnsi="Times New Roman"/>
              </w:rPr>
            </w:pPr>
            <w:r w:rsidRPr="00566399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889" w:type="dxa"/>
          </w:tcPr>
          <w:p w:rsidR="00B94B86" w:rsidRPr="00566399" w:rsidRDefault="00B94B86">
            <w:pPr>
              <w:rPr>
                <w:rFonts w:ascii="Times New Roman" w:hAnsi="Times New Roman"/>
              </w:rPr>
            </w:pPr>
            <w:r w:rsidRPr="00566399">
              <w:rPr>
                <w:rFonts w:ascii="Times New Roman" w:hAnsi="Times New Roman"/>
              </w:rPr>
              <w:t>8564,0</w:t>
            </w:r>
          </w:p>
        </w:tc>
      </w:tr>
      <w:tr w:rsidR="00B94B86" w:rsidRPr="00566399" w:rsidTr="005E5EA8">
        <w:tc>
          <w:tcPr>
            <w:tcW w:w="2518" w:type="dxa"/>
          </w:tcPr>
          <w:p w:rsidR="00B94B86" w:rsidRPr="00566399" w:rsidRDefault="00B94B86">
            <w:pPr>
              <w:rPr>
                <w:rFonts w:ascii="Times New Roman" w:hAnsi="Times New Roman"/>
              </w:rPr>
            </w:pPr>
            <w:r w:rsidRPr="00566399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6164" w:type="dxa"/>
          </w:tcPr>
          <w:p w:rsidR="00B94B86" w:rsidRPr="00566399" w:rsidRDefault="00B94B86">
            <w:pPr>
              <w:rPr>
                <w:rFonts w:ascii="Times New Roman" w:hAnsi="Times New Roman"/>
              </w:rPr>
            </w:pPr>
            <w:r w:rsidRPr="00566399">
              <w:rPr>
                <w:rFonts w:ascii="Times New Roman" w:hAnsi="Times New Roman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889" w:type="dxa"/>
          </w:tcPr>
          <w:p w:rsidR="00B94B86" w:rsidRPr="00566399" w:rsidRDefault="00B94B86">
            <w:pPr>
              <w:rPr>
                <w:rFonts w:ascii="Times New Roman" w:hAnsi="Times New Roman"/>
              </w:rPr>
            </w:pPr>
            <w:r w:rsidRPr="00566399">
              <w:rPr>
                <w:rFonts w:ascii="Times New Roman" w:hAnsi="Times New Roman"/>
              </w:rPr>
              <w:t>8564,0</w:t>
            </w:r>
          </w:p>
        </w:tc>
      </w:tr>
      <w:tr w:rsidR="00B94B86" w:rsidRPr="00566399" w:rsidTr="005E5EA8">
        <w:tc>
          <w:tcPr>
            <w:tcW w:w="2518" w:type="dxa"/>
          </w:tcPr>
          <w:p w:rsidR="00B94B86" w:rsidRPr="00566399" w:rsidRDefault="00B94B86">
            <w:pPr>
              <w:rPr>
                <w:rFonts w:ascii="Times New Roman" w:hAnsi="Times New Roman"/>
              </w:rPr>
            </w:pPr>
            <w:r w:rsidRPr="00566399">
              <w:rPr>
                <w:rFonts w:ascii="Times New Roman" w:hAnsi="Times New Roman"/>
              </w:rPr>
              <w:t>01 05 02 01 10 0000 610</w:t>
            </w:r>
          </w:p>
        </w:tc>
        <w:tc>
          <w:tcPr>
            <w:tcW w:w="6164" w:type="dxa"/>
          </w:tcPr>
          <w:p w:rsidR="00B94B86" w:rsidRPr="00566399" w:rsidRDefault="00B94B86">
            <w:pPr>
              <w:rPr>
                <w:rFonts w:ascii="Times New Roman" w:hAnsi="Times New Roman"/>
              </w:rPr>
            </w:pPr>
            <w:r w:rsidRPr="00566399">
              <w:rPr>
                <w:rFonts w:ascii="Times New Roman" w:hAnsi="Times New Roman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889" w:type="dxa"/>
          </w:tcPr>
          <w:p w:rsidR="00B94B86" w:rsidRPr="00566399" w:rsidRDefault="00B94B86">
            <w:pPr>
              <w:rPr>
                <w:rFonts w:ascii="Times New Roman" w:hAnsi="Times New Roman"/>
              </w:rPr>
            </w:pPr>
            <w:r w:rsidRPr="00566399">
              <w:rPr>
                <w:rFonts w:ascii="Times New Roman" w:hAnsi="Times New Roman"/>
              </w:rPr>
              <w:t>8564,0</w:t>
            </w:r>
          </w:p>
        </w:tc>
      </w:tr>
    </w:tbl>
    <w:p w:rsidR="00B94B86" w:rsidRPr="001E33E1" w:rsidRDefault="00B94B86" w:rsidP="004818C3">
      <w:pPr>
        <w:pStyle w:val="BodyText"/>
        <w:jc w:val="both"/>
        <w:rPr>
          <w:bCs/>
          <w:sz w:val="24"/>
        </w:rPr>
      </w:pPr>
    </w:p>
    <w:p w:rsidR="00B94B86" w:rsidRPr="001E33E1" w:rsidRDefault="00B94B86" w:rsidP="004818C3">
      <w:pPr>
        <w:pStyle w:val="BodyText"/>
        <w:jc w:val="both"/>
        <w:rPr>
          <w:sz w:val="24"/>
        </w:rPr>
      </w:pPr>
      <w:r w:rsidRPr="001E33E1">
        <w:rPr>
          <w:bCs/>
          <w:sz w:val="24"/>
        </w:rPr>
        <w:t xml:space="preserve">Глава </w:t>
      </w:r>
      <w:r w:rsidRPr="001E33E1">
        <w:rPr>
          <w:sz w:val="24"/>
        </w:rPr>
        <w:t xml:space="preserve">Пролетарского сельсовета                                                            Н.К.Бордачёв       </w:t>
      </w:r>
    </w:p>
    <w:p w:rsidR="00B94B86" w:rsidRPr="001E33E1" w:rsidRDefault="00B94B86" w:rsidP="004818C3">
      <w:pPr>
        <w:pStyle w:val="BodyText"/>
        <w:jc w:val="both"/>
        <w:rPr>
          <w:sz w:val="24"/>
        </w:rPr>
      </w:pPr>
      <w:r w:rsidRPr="001E33E1">
        <w:rPr>
          <w:sz w:val="24"/>
        </w:rPr>
        <w:t xml:space="preserve"> </w:t>
      </w:r>
    </w:p>
    <w:p w:rsidR="00B94B86" w:rsidRPr="001E33E1" w:rsidRDefault="00B94B86" w:rsidP="004818C3">
      <w:pPr>
        <w:pStyle w:val="BodyText"/>
        <w:jc w:val="both"/>
      </w:pPr>
    </w:p>
    <w:p w:rsidR="00B94B86" w:rsidRDefault="00B94B86"/>
    <w:sectPr w:rsidR="00B94B86" w:rsidSect="00912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B86" w:rsidRDefault="00B94B86" w:rsidP="000158B3">
      <w:pPr>
        <w:spacing w:after="0" w:line="240" w:lineRule="auto"/>
      </w:pPr>
      <w:r>
        <w:separator/>
      </w:r>
    </w:p>
  </w:endnote>
  <w:endnote w:type="continuationSeparator" w:id="0">
    <w:p w:rsidR="00B94B86" w:rsidRDefault="00B94B86" w:rsidP="00015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B86" w:rsidRDefault="00B94B86" w:rsidP="000158B3">
      <w:pPr>
        <w:spacing w:after="0" w:line="240" w:lineRule="auto"/>
      </w:pPr>
      <w:r>
        <w:separator/>
      </w:r>
    </w:p>
  </w:footnote>
  <w:footnote w:type="continuationSeparator" w:id="0">
    <w:p w:rsidR="00B94B86" w:rsidRDefault="00B94B86" w:rsidP="000158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849"/>
    <w:rsid w:val="00004675"/>
    <w:rsid w:val="000071CB"/>
    <w:rsid w:val="00010788"/>
    <w:rsid w:val="000158B3"/>
    <w:rsid w:val="000211F1"/>
    <w:rsid w:val="0002302B"/>
    <w:rsid w:val="00025B98"/>
    <w:rsid w:val="00037108"/>
    <w:rsid w:val="00045CC9"/>
    <w:rsid w:val="00057DEE"/>
    <w:rsid w:val="000658B5"/>
    <w:rsid w:val="00084604"/>
    <w:rsid w:val="000E0004"/>
    <w:rsid w:val="00106874"/>
    <w:rsid w:val="001310A4"/>
    <w:rsid w:val="00133C91"/>
    <w:rsid w:val="0013610E"/>
    <w:rsid w:val="001365A4"/>
    <w:rsid w:val="00143377"/>
    <w:rsid w:val="00150922"/>
    <w:rsid w:val="0015702A"/>
    <w:rsid w:val="001A2600"/>
    <w:rsid w:val="001C062C"/>
    <w:rsid w:val="001C5E03"/>
    <w:rsid w:val="001E33E1"/>
    <w:rsid w:val="001F473B"/>
    <w:rsid w:val="001F76BA"/>
    <w:rsid w:val="00212359"/>
    <w:rsid w:val="00222D76"/>
    <w:rsid w:val="002400B8"/>
    <w:rsid w:val="002442F8"/>
    <w:rsid w:val="00251BA9"/>
    <w:rsid w:val="002A2633"/>
    <w:rsid w:val="002B0BA9"/>
    <w:rsid w:val="002C1FCE"/>
    <w:rsid w:val="002C6F06"/>
    <w:rsid w:val="002D4761"/>
    <w:rsid w:val="003124B5"/>
    <w:rsid w:val="0032025F"/>
    <w:rsid w:val="00327415"/>
    <w:rsid w:val="0033688A"/>
    <w:rsid w:val="00341F53"/>
    <w:rsid w:val="003605E1"/>
    <w:rsid w:val="003672D8"/>
    <w:rsid w:val="00387ABC"/>
    <w:rsid w:val="003A665F"/>
    <w:rsid w:val="003C34EA"/>
    <w:rsid w:val="003D3B81"/>
    <w:rsid w:val="003D4410"/>
    <w:rsid w:val="003F3BF5"/>
    <w:rsid w:val="00401509"/>
    <w:rsid w:val="00462801"/>
    <w:rsid w:val="00464E80"/>
    <w:rsid w:val="00476E96"/>
    <w:rsid w:val="004818C3"/>
    <w:rsid w:val="004820B8"/>
    <w:rsid w:val="004825A9"/>
    <w:rsid w:val="00483A95"/>
    <w:rsid w:val="004B2DA8"/>
    <w:rsid w:val="004C2728"/>
    <w:rsid w:val="004D7988"/>
    <w:rsid w:val="004E7642"/>
    <w:rsid w:val="004F087E"/>
    <w:rsid w:val="00525CEE"/>
    <w:rsid w:val="005575C1"/>
    <w:rsid w:val="00560D83"/>
    <w:rsid w:val="00566399"/>
    <w:rsid w:val="005866E2"/>
    <w:rsid w:val="005A27F4"/>
    <w:rsid w:val="005D18CC"/>
    <w:rsid w:val="005D34D2"/>
    <w:rsid w:val="005E00F2"/>
    <w:rsid w:val="005E5EA8"/>
    <w:rsid w:val="00603FC8"/>
    <w:rsid w:val="006316FB"/>
    <w:rsid w:val="0065219E"/>
    <w:rsid w:val="00653D39"/>
    <w:rsid w:val="00691771"/>
    <w:rsid w:val="006B7309"/>
    <w:rsid w:val="006C7F2D"/>
    <w:rsid w:val="006F2DD9"/>
    <w:rsid w:val="00716806"/>
    <w:rsid w:val="00722140"/>
    <w:rsid w:val="007418D7"/>
    <w:rsid w:val="007716FA"/>
    <w:rsid w:val="00781677"/>
    <w:rsid w:val="0078522E"/>
    <w:rsid w:val="007A4EDD"/>
    <w:rsid w:val="007A6C7B"/>
    <w:rsid w:val="007B20FC"/>
    <w:rsid w:val="007B4A4E"/>
    <w:rsid w:val="007C2FE2"/>
    <w:rsid w:val="007C4981"/>
    <w:rsid w:val="007E41BD"/>
    <w:rsid w:val="00802739"/>
    <w:rsid w:val="00807031"/>
    <w:rsid w:val="00844D3A"/>
    <w:rsid w:val="0084593C"/>
    <w:rsid w:val="00856221"/>
    <w:rsid w:val="00872B48"/>
    <w:rsid w:val="00886F36"/>
    <w:rsid w:val="008B55D2"/>
    <w:rsid w:val="008B5CFC"/>
    <w:rsid w:val="008B65BE"/>
    <w:rsid w:val="008D4B5B"/>
    <w:rsid w:val="008E644B"/>
    <w:rsid w:val="008E7AC8"/>
    <w:rsid w:val="009128E2"/>
    <w:rsid w:val="00915632"/>
    <w:rsid w:val="009231BE"/>
    <w:rsid w:val="00931A30"/>
    <w:rsid w:val="00945963"/>
    <w:rsid w:val="00950E44"/>
    <w:rsid w:val="00993C80"/>
    <w:rsid w:val="00994D9A"/>
    <w:rsid w:val="009A634A"/>
    <w:rsid w:val="009C11FF"/>
    <w:rsid w:val="009C289A"/>
    <w:rsid w:val="009F36DF"/>
    <w:rsid w:val="009F6254"/>
    <w:rsid w:val="00A337B5"/>
    <w:rsid w:val="00A47849"/>
    <w:rsid w:val="00A6318C"/>
    <w:rsid w:val="00A7318C"/>
    <w:rsid w:val="00B00529"/>
    <w:rsid w:val="00B53492"/>
    <w:rsid w:val="00B614EB"/>
    <w:rsid w:val="00B65C20"/>
    <w:rsid w:val="00B822EA"/>
    <w:rsid w:val="00B83FBD"/>
    <w:rsid w:val="00B93A1E"/>
    <w:rsid w:val="00B94B86"/>
    <w:rsid w:val="00BB4F82"/>
    <w:rsid w:val="00BB6F88"/>
    <w:rsid w:val="00BC620D"/>
    <w:rsid w:val="00BE12C0"/>
    <w:rsid w:val="00BF7E82"/>
    <w:rsid w:val="00C1758E"/>
    <w:rsid w:val="00C17D81"/>
    <w:rsid w:val="00C47487"/>
    <w:rsid w:val="00C621C7"/>
    <w:rsid w:val="00C66EC8"/>
    <w:rsid w:val="00C93B58"/>
    <w:rsid w:val="00CA0681"/>
    <w:rsid w:val="00CA6A04"/>
    <w:rsid w:val="00CC717A"/>
    <w:rsid w:val="00CE5A5A"/>
    <w:rsid w:val="00D01AFC"/>
    <w:rsid w:val="00D37FD8"/>
    <w:rsid w:val="00DA122B"/>
    <w:rsid w:val="00DE2B17"/>
    <w:rsid w:val="00DE5B3B"/>
    <w:rsid w:val="00DF4562"/>
    <w:rsid w:val="00E466B3"/>
    <w:rsid w:val="00E50026"/>
    <w:rsid w:val="00E57FA0"/>
    <w:rsid w:val="00E62F7C"/>
    <w:rsid w:val="00E66ACB"/>
    <w:rsid w:val="00E6766A"/>
    <w:rsid w:val="00E8523C"/>
    <w:rsid w:val="00EA1F7D"/>
    <w:rsid w:val="00EB79F0"/>
    <w:rsid w:val="00ED5EC7"/>
    <w:rsid w:val="00ED73DD"/>
    <w:rsid w:val="00F16366"/>
    <w:rsid w:val="00F95211"/>
    <w:rsid w:val="00FE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28E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47849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211F1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211F1"/>
    <w:pPr>
      <w:keepNext/>
      <w:spacing w:after="60" w:line="240" w:lineRule="auto"/>
      <w:jc w:val="center"/>
      <w:outlineLvl w:val="2"/>
    </w:pPr>
    <w:rPr>
      <w:rFonts w:ascii="Times New Roman" w:hAnsi="Times New Roman"/>
      <w:b/>
      <w:bCs/>
      <w:i/>
      <w:iCs/>
      <w:sz w:val="28"/>
      <w:szCs w:val="20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211F1"/>
    <w:pPr>
      <w:keepNext/>
      <w:spacing w:after="0" w:line="240" w:lineRule="auto"/>
      <w:ind w:firstLine="720"/>
      <w:jc w:val="center"/>
      <w:outlineLvl w:val="3"/>
    </w:pPr>
    <w:rPr>
      <w:rFonts w:ascii="Times New Roman" w:hAnsi="Times New Roman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211F1"/>
    <w:pPr>
      <w:keepNext/>
      <w:spacing w:after="0" w:line="240" w:lineRule="auto"/>
      <w:outlineLvl w:val="4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7849"/>
    <w:rPr>
      <w:rFonts w:ascii="Times New Roman" w:eastAsia="Arial Unicode MS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211F1"/>
    <w:rPr>
      <w:rFonts w:ascii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211F1"/>
    <w:rPr>
      <w:rFonts w:ascii="Times New Roman" w:hAnsi="Times New Roman" w:cs="Times New Roman"/>
      <w:b/>
      <w:bCs/>
      <w:i/>
      <w:iCs/>
      <w:sz w:val="20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211F1"/>
    <w:rPr>
      <w:rFonts w:ascii="Times New Roman" w:hAnsi="Times New Roman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211F1"/>
    <w:rPr>
      <w:rFonts w:ascii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A47849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A47849"/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47849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47849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99"/>
    <w:qFormat/>
    <w:rsid w:val="00A47849"/>
  </w:style>
  <w:style w:type="paragraph" w:styleId="BodyText">
    <w:name w:val="Body Text"/>
    <w:basedOn w:val="Normal"/>
    <w:link w:val="BodyTextChar"/>
    <w:uiPriority w:val="99"/>
    <w:semiHidden/>
    <w:rsid w:val="004818C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818C3"/>
    <w:rPr>
      <w:rFonts w:ascii="Times New Roman" w:hAnsi="Times New Roman" w:cs="Times New Roman"/>
      <w:sz w:val="24"/>
      <w:szCs w:val="24"/>
    </w:rPr>
  </w:style>
  <w:style w:type="character" w:customStyle="1" w:styleId="a">
    <w:name w:val="Основной текст Знак"/>
    <w:basedOn w:val="DefaultParagraphFont"/>
    <w:link w:val="BodyText"/>
    <w:uiPriority w:val="99"/>
    <w:semiHidden/>
    <w:locked/>
    <w:rsid w:val="004818C3"/>
    <w:rPr>
      <w:rFonts w:cs="Times New Roman"/>
    </w:rPr>
  </w:style>
  <w:style w:type="paragraph" w:styleId="BodyText2">
    <w:name w:val="Body Text 2"/>
    <w:basedOn w:val="Normal"/>
    <w:link w:val="BodyText2Char"/>
    <w:uiPriority w:val="99"/>
    <w:semiHidden/>
    <w:rsid w:val="004818C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818C3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15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58B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15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158B3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4E7642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4E7642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4E7642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uiPriority w:val="99"/>
    <w:rsid w:val="004E7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Normal"/>
    <w:uiPriority w:val="99"/>
    <w:rsid w:val="004E76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ormal"/>
    <w:uiPriority w:val="99"/>
    <w:rsid w:val="004E76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Normal"/>
    <w:uiPriority w:val="99"/>
    <w:rsid w:val="004E76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Normal"/>
    <w:uiPriority w:val="99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4E76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Normal"/>
    <w:uiPriority w:val="99"/>
    <w:rsid w:val="004E7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Normal"/>
    <w:uiPriority w:val="99"/>
    <w:rsid w:val="004E76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Normal"/>
    <w:uiPriority w:val="99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4E76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4E7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4E76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4E7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Normal"/>
    <w:uiPriority w:val="99"/>
    <w:rsid w:val="004E7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Normal"/>
    <w:uiPriority w:val="99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6">
    <w:name w:val="xl86"/>
    <w:basedOn w:val="Normal"/>
    <w:uiPriority w:val="99"/>
    <w:rsid w:val="004E76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7">
    <w:name w:val="xl87"/>
    <w:basedOn w:val="Normal"/>
    <w:uiPriority w:val="99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8">
    <w:name w:val="xl88"/>
    <w:basedOn w:val="Normal"/>
    <w:uiPriority w:val="99"/>
    <w:rsid w:val="004E76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Normal"/>
    <w:uiPriority w:val="99"/>
    <w:rsid w:val="004E76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uiPriority w:val="99"/>
    <w:rsid w:val="004E764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Normal"/>
    <w:uiPriority w:val="99"/>
    <w:rsid w:val="004E76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E764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2">
    <w:name w:val="xl92"/>
    <w:basedOn w:val="Normal"/>
    <w:uiPriority w:val="99"/>
    <w:rsid w:val="005575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3">
    <w:name w:val="xl93"/>
    <w:basedOn w:val="Normal"/>
    <w:uiPriority w:val="99"/>
    <w:rsid w:val="005575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4">
    <w:name w:val="xl94"/>
    <w:basedOn w:val="Normal"/>
    <w:uiPriority w:val="99"/>
    <w:rsid w:val="005575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5">
    <w:name w:val="xl95"/>
    <w:basedOn w:val="Normal"/>
    <w:uiPriority w:val="99"/>
    <w:rsid w:val="005575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6">
    <w:name w:val="xl96"/>
    <w:basedOn w:val="Normal"/>
    <w:uiPriority w:val="99"/>
    <w:rsid w:val="005575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7">
    <w:name w:val="xl97"/>
    <w:basedOn w:val="Normal"/>
    <w:uiPriority w:val="99"/>
    <w:rsid w:val="005575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8">
    <w:name w:val="xl98"/>
    <w:basedOn w:val="Normal"/>
    <w:uiPriority w:val="99"/>
    <w:rsid w:val="005575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9">
    <w:name w:val="xl99"/>
    <w:basedOn w:val="Normal"/>
    <w:uiPriority w:val="99"/>
    <w:rsid w:val="005575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0">
    <w:name w:val="xl100"/>
    <w:basedOn w:val="Normal"/>
    <w:uiPriority w:val="99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1">
    <w:name w:val="xl101"/>
    <w:basedOn w:val="Normal"/>
    <w:uiPriority w:val="99"/>
    <w:rsid w:val="005575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2">
    <w:name w:val="xl102"/>
    <w:basedOn w:val="Normal"/>
    <w:uiPriority w:val="99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3">
    <w:name w:val="xl103"/>
    <w:basedOn w:val="Normal"/>
    <w:uiPriority w:val="99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4">
    <w:name w:val="xl104"/>
    <w:basedOn w:val="Normal"/>
    <w:uiPriority w:val="99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5">
    <w:name w:val="xl105"/>
    <w:basedOn w:val="Normal"/>
    <w:uiPriority w:val="99"/>
    <w:rsid w:val="00557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Normal"/>
    <w:uiPriority w:val="99"/>
    <w:rsid w:val="005575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Normal"/>
    <w:uiPriority w:val="99"/>
    <w:rsid w:val="005575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Normal"/>
    <w:uiPriority w:val="99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Normal"/>
    <w:uiPriority w:val="99"/>
    <w:rsid w:val="005575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Normal"/>
    <w:uiPriority w:val="99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Normal"/>
    <w:uiPriority w:val="99"/>
    <w:rsid w:val="005575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Normal"/>
    <w:uiPriority w:val="99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Normal"/>
    <w:uiPriority w:val="99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"/>
    <w:uiPriority w:val="99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Normal"/>
    <w:uiPriority w:val="99"/>
    <w:rsid w:val="005575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Normal"/>
    <w:uiPriority w:val="99"/>
    <w:rsid w:val="005575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Normal"/>
    <w:uiPriority w:val="99"/>
    <w:rsid w:val="005575C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Normal"/>
    <w:uiPriority w:val="99"/>
    <w:rsid w:val="00557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0211F1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211F1"/>
    <w:rPr>
      <w:rFonts w:ascii="Times New Roman" w:hAnsi="Times New Roman" w:cs="Times New Roman"/>
      <w:sz w:val="20"/>
      <w:szCs w:val="20"/>
    </w:rPr>
  </w:style>
  <w:style w:type="character" w:customStyle="1" w:styleId="a0">
    <w:name w:val="Основной текст с отступом Знак"/>
    <w:basedOn w:val="DefaultParagraphFont"/>
    <w:link w:val="BodyTextIndent"/>
    <w:uiPriority w:val="99"/>
    <w:semiHidden/>
    <w:locked/>
    <w:rsid w:val="000211F1"/>
    <w:rPr>
      <w:rFonts w:cs="Times New Roman"/>
    </w:rPr>
  </w:style>
  <w:style w:type="paragraph" w:styleId="BodyText3">
    <w:name w:val="Body Text 3"/>
    <w:basedOn w:val="Normal"/>
    <w:link w:val="BodyText3Char"/>
    <w:uiPriority w:val="99"/>
    <w:semiHidden/>
    <w:rsid w:val="000211F1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211F1"/>
    <w:rPr>
      <w:rFonts w:ascii="Times New Roman" w:hAnsi="Times New Roman" w:cs="Times New Roman"/>
      <w:sz w:val="20"/>
      <w:szCs w:val="20"/>
    </w:rPr>
  </w:style>
  <w:style w:type="character" w:customStyle="1" w:styleId="3">
    <w:name w:val="Основной текст 3 Знак"/>
    <w:basedOn w:val="DefaultParagraphFont"/>
    <w:link w:val="BodyText3"/>
    <w:uiPriority w:val="99"/>
    <w:semiHidden/>
    <w:locked/>
    <w:rsid w:val="000211F1"/>
    <w:rPr>
      <w:rFonts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0211F1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211F1"/>
    <w:rPr>
      <w:rFonts w:ascii="Tahoma" w:hAnsi="Tahoma" w:cs="Tahoma"/>
      <w:sz w:val="20"/>
      <w:szCs w:val="20"/>
      <w:shd w:val="clear" w:color="auto" w:fill="000080"/>
    </w:rPr>
  </w:style>
  <w:style w:type="character" w:customStyle="1" w:styleId="a1">
    <w:name w:val="Схема документа Знак"/>
    <w:basedOn w:val="DefaultParagraphFont"/>
    <w:link w:val="DocumentMap"/>
    <w:uiPriority w:val="99"/>
    <w:semiHidden/>
    <w:locked/>
    <w:rsid w:val="000211F1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021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11F1"/>
    <w:rPr>
      <w:rFonts w:ascii="Tahoma" w:hAnsi="Tahoma" w:cs="Tahoma"/>
      <w:sz w:val="16"/>
      <w:szCs w:val="16"/>
    </w:rPr>
  </w:style>
  <w:style w:type="character" w:customStyle="1" w:styleId="a2">
    <w:name w:val="Текст выноски Знак"/>
    <w:basedOn w:val="DefaultParagraphFont"/>
    <w:link w:val="BalloonText"/>
    <w:uiPriority w:val="99"/>
    <w:semiHidden/>
    <w:locked/>
    <w:rsid w:val="000211F1"/>
    <w:rPr>
      <w:rFonts w:ascii="Tahoma" w:hAnsi="Tahoma" w:cs="Tahoma"/>
      <w:sz w:val="16"/>
      <w:szCs w:val="16"/>
    </w:rPr>
  </w:style>
  <w:style w:type="character" w:customStyle="1" w:styleId="1">
    <w:name w:val="Название Знак1"/>
    <w:basedOn w:val="DefaultParagraphFont"/>
    <w:uiPriority w:val="99"/>
    <w:locked/>
    <w:rsid w:val="000211F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1">
    <w:name w:val="Основной текст 2 Знак1"/>
    <w:basedOn w:val="DefaultParagraphFont"/>
    <w:uiPriority w:val="99"/>
    <w:semiHidden/>
    <w:locked/>
    <w:rsid w:val="000211F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56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250</TotalTime>
  <Pages>16</Pages>
  <Words>4900</Words>
  <Characters>27933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Труженник</cp:lastModifiedBy>
  <cp:revision>108</cp:revision>
  <dcterms:created xsi:type="dcterms:W3CDTF">2018-04-06T09:33:00Z</dcterms:created>
  <dcterms:modified xsi:type="dcterms:W3CDTF">2020-06-26T04:34:00Z</dcterms:modified>
</cp:coreProperties>
</file>